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DDA8" w14:textId="026F621B" w:rsidR="0061372D" w:rsidRPr="00D64B32" w:rsidRDefault="00933E38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sz w:val="28"/>
          <w:lang w:val="en-US" w:eastAsia="zh-TW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R5-23</w:t>
      </w:r>
      <w:r w:rsidR="00EF2121" w:rsidRPr="00EF2121">
        <w:rPr>
          <w:rFonts w:eastAsia="SimSun" w:cs="Arial" w:hint="eastAsia"/>
          <w:b/>
          <w:sz w:val="24"/>
          <w:lang w:val="en-US" w:eastAsia="zh-CN"/>
        </w:rPr>
        <w:t>0</w:t>
      </w:r>
      <w:r w:rsidR="00D64B32">
        <w:rPr>
          <w:rFonts w:eastAsia="SimSun" w:cs="Arial"/>
          <w:b/>
          <w:sz w:val="24"/>
          <w:lang w:val="en-US" w:eastAsia="zh-CN"/>
        </w:rPr>
        <w:t>4</w:t>
      </w:r>
      <w:r w:rsidR="00EF2121" w:rsidRPr="00EF2121">
        <w:rPr>
          <w:rFonts w:eastAsia="SimSun" w:cs="Arial" w:hint="eastAsia"/>
          <w:b/>
          <w:sz w:val="24"/>
          <w:lang w:val="en-US" w:eastAsia="zh-CN"/>
        </w:rPr>
        <w:t>2</w:t>
      </w:r>
      <w:r w:rsidR="00B0533F">
        <w:rPr>
          <w:rFonts w:eastAsia="SimSun" w:cs="Arial"/>
          <w:b/>
          <w:sz w:val="24"/>
          <w:lang w:val="en-US" w:eastAsia="zh-CN"/>
        </w:rPr>
        <w:t>8</w:t>
      </w:r>
      <w:r w:rsidR="00D64B32" w:rsidRPr="004D4E56">
        <w:rPr>
          <w:rFonts w:eastAsia="新細明體" w:cs="Arial"/>
          <w:b/>
          <w:sz w:val="24"/>
          <w:lang w:val="en-US" w:eastAsia="zh-TW"/>
        </w:rPr>
        <w:t>r1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0393DF20" w14:textId="09D7FA8B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B49B3">
        <w:rPr>
          <w:rFonts w:ascii="Arial" w:eastAsia="SimSun" w:hAnsi="Arial" w:cs="Arial"/>
          <w:sz w:val="24"/>
          <w:lang w:val="en-US" w:eastAsia="zh-CN"/>
        </w:rPr>
        <w:t>Sporton</w:t>
      </w:r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522159A6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SimSun" w:hAnsi="Arial" w:cs="Arial"/>
          <w:sz w:val="24"/>
          <w:lang w:val="en-US" w:eastAsia="zh-CN"/>
        </w:rPr>
        <w:t xml:space="preserve">TP to add clause </w:t>
      </w:r>
      <w:r w:rsidR="006B49B3">
        <w:rPr>
          <w:rFonts w:ascii="Arial" w:eastAsia="SimSun" w:hAnsi="Arial" w:cs="Arial"/>
          <w:sz w:val="24"/>
          <w:lang w:val="en-US" w:eastAsia="zh-CN"/>
        </w:rPr>
        <w:t>7</w:t>
      </w:r>
      <w:r w:rsidR="00CC0C9E">
        <w:rPr>
          <w:rFonts w:ascii="Arial" w:eastAsia="SimSun" w:hAnsi="Arial" w:cs="Arial"/>
          <w:sz w:val="24"/>
          <w:lang w:val="en-US" w:eastAsia="zh-CN"/>
        </w:rPr>
        <w:t>.</w:t>
      </w:r>
      <w:r w:rsidR="00DE6E60">
        <w:rPr>
          <w:rFonts w:ascii="Arial" w:eastAsia="SimSun" w:hAnsi="Arial" w:cs="Arial"/>
          <w:sz w:val="24"/>
          <w:lang w:val="en-US" w:eastAsia="zh-CN"/>
        </w:rPr>
        <w:t>5</w:t>
      </w:r>
      <w:r w:rsidR="00DC326A">
        <w:rPr>
          <w:rFonts w:ascii="Arial" w:eastAsia="SimSun" w:hAnsi="Arial" w:cs="Arial"/>
          <w:sz w:val="24"/>
          <w:lang w:val="en-US" w:eastAsia="zh-CN"/>
        </w:rPr>
        <w:t>B</w:t>
      </w:r>
      <w:r>
        <w:rPr>
          <w:rFonts w:ascii="Arial" w:eastAsia="SimSun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24C9BE31" w14:textId="56966F14" w:rsidR="0061372D" w:rsidRDefault="00933E38">
      <w:r>
        <w:t xml:space="preserve">TP to add clause </w:t>
      </w:r>
      <w:r w:rsidR="006B49B3">
        <w:t>7</w:t>
      </w:r>
      <w:r w:rsidR="00CC0C9E">
        <w:t>.</w:t>
      </w:r>
      <w:r w:rsidR="00DE6E60">
        <w:t>5</w:t>
      </w:r>
      <w:r w:rsidR="00D30D09">
        <w:t>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1421464A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6B49B3">
        <w:t>7</w:t>
      </w:r>
      <w:r w:rsidR="00CC0C9E">
        <w:t>.</w:t>
      </w:r>
      <w:r w:rsidR="00DE6E60">
        <w:t>5</w:t>
      </w:r>
      <w:r w:rsidR="00DC326A">
        <w:t>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SimSun"/>
          <w:lang w:val="en-US" w:eastAsia="zh-CN"/>
        </w:rPr>
        <w:t>223064</w:t>
      </w:r>
      <w:r>
        <w:t xml:space="preserve"> </w:t>
      </w:r>
      <w:r>
        <w:rPr>
          <w:rFonts w:eastAsia="SimSun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val="en-US" w:eastAsia="zh-CN"/>
        </w:rPr>
        <w:t xml:space="preserve">-e, Electronic Meeting,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 xml:space="preserve"> 12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 xml:space="preserve"> - 16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>, 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76CD0" w14:textId="77777777" w:rsidR="00843F9D" w:rsidRDefault="00843F9D">
      <w:pPr>
        <w:spacing w:after="0"/>
      </w:pPr>
      <w:r>
        <w:separator/>
      </w:r>
    </w:p>
  </w:endnote>
  <w:endnote w:type="continuationSeparator" w:id="0">
    <w:p w14:paraId="726CAF79" w14:textId="77777777" w:rsidR="00843F9D" w:rsidRDefault="00843F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FBDEC" w14:textId="77777777" w:rsidR="00843F9D" w:rsidRDefault="00843F9D">
      <w:pPr>
        <w:spacing w:after="0"/>
      </w:pPr>
      <w:r>
        <w:separator/>
      </w:r>
    </w:p>
  </w:footnote>
  <w:footnote w:type="continuationSeparator" w:id="0">
    <w:p w14:paraId="79AB3F47" w14:textId="77777777" w:rsidR="00843F9D" w:rsidRDefault="00843F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57C5F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56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47B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EFF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B3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3F9D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BC8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57A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39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33F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C89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0D09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62"/>
    <w:rsid w:val="00D637B2"/>
    <w:rsid w:val="00D63C48"/>
    <w:rsid w:val="00D63C6D"/>
    <w:rsid w:val="00D63CCD"/>
    <w:rsid w:val="00D63D91"/>
    <w:rsid w:val="00D64592"/>
    <w:rsid w:val="00D64A06"/>
    <w:rsid w:val="00D64B32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26A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60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365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link w:val="33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4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26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27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7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8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semiHidden/>
    <w:qFormat/>
    <w:rPr>
      <w:sz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清單 字元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項目符號 字元"/>
    <w:link w:val="a6"/>
    <w:qFormat/>
    <w:rPr>
      <w:lang w:val="en-GB" w:eastAsia="en-US" w:bidi="ar-SA"/>
    </w:rPr>
  </w:style>
  <w:style w:type="character" w:customStyle="1" w:styleId="25">
    <w:name w:val="項目符號 2 字元"/>
    <w:link w:val="24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3">
    <w:name w:val="項目符號 3 字元"/>
    <w:link w:val="32"/>
    <w:qFormat/>
    <w:rPr>
      <w:lang w:val="en-GB" w:eastAsia="en-US" w:bidi="ar-SA"/>
    </w:rPr>
  </w:style>
  <w:style w:type="character" w:customStyle="1" w:styleId="21">
    <w:name w:val="清單 2 字元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頁首 字元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af3">
    <w:name w:val="頁尾 字元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註解文字 字元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a9">
    <w:name w:val="標號 字元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</TotalTime>
  <Pages>1</Pages>
  <Words>150</Words>
  <Characters>859</Characters>
  <Application>Microsoft Office Word</Application>
  <DocSecurity>0</DocSecurity>
  <Lines>7</Lines>
  <Paragraphs>2</Paragraphs>
  <ScaleCrop>false</ScaleCrop>
  <Company>MTK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Ivan Cheng (鄭宜樺)</cp:lastModifiedBy>
  <cp:revision>45</cp:revision>
  <cp:lastPrinted>2016-01-28T03:05:00Z</cp:lastPrinted>
  <dcterms:created xsi:type="dcterms:W3CDTF">2022-12-04T08:41:00Z</dcterms:created>
  <dcterms:modified xsi:type="dcterms:W3CDTF">2023-02-23T06:22:00Z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